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55CCCA" w14:textId="5232B6AD" w:rsidR="005B4F10" w:rsidRDefault="00770A68" w:rsidP="001715C9">
      <w:pPr>
        <w:pStyle w:val="TtuloPortada"/>
      </w:pPr>
      <w:r>
        <w:t>Ciudadanía en el entorno d</w:t>
      </w:r>
      <w:r w:rsidR="00EF489B">
        <w:t xml:space="preserve">igital: curso introductorio </w:t>
      </w:r>
    </w:p>
    <w:p w14:paraId="5A9E1E00" w14:textId="77777777" w:rsidR="001715C9" w:rsidRDefault="001715C9">
      <w:pPr>
        <w:spacing w:before="0" w:after="0" w:line="240" w:lineRule="auto"/>
        <w:rPr>
          <w:rFonts w:eastAsia="Times New Roman"/>
          <w:color w:val="364B9B"/>
          <w:kern w:val="2"/>
          <w:sz w:val="28"/>
          <w:szCs w:val="32"/>
          <w:lang w:eastAsia="en-US"/>
        </w:rPr>
      </w:pPr>
      <w:r>
        <w:br w:type="page"/>
      </w:r>
    </w:p>
    <w:p w14:paraId="7EF1BDD0" w14:textId="5521ED70" w:rsidR="00155259" w:rsidRPr="007856C2" w:rsidRDefault="007856C2" w:rsidP="001715C9">
      <w:pPr>
        <w:pStyle w:val="Ttulo1"/>
        <w:rPr>
          <w:rStyle w:val="Hipervnculo"/>
        </w:rPr>
      </w:pPr>
      <w:r>
        <w:lastRenderedPageBreak/>
        <w:fldChar w:fldCharType="begin"/>
      </w:r>
      <w:r>
        <w:instrText xml:space="preserve"> HYPERLINK "https://capacitacion.agesic.gub.uy/" </w:instrText>
      </w:r>
      <w:r>
        <w:fldChar w:fldCharType="separate"/>
      </w:r>
      <w:r w:rsidRPr="007856C2">
        <w:rPr>
          <w:rStyle w:val="Hipervnculo"/>
        </w:rPr>
        <w:t xml:space="preserve">Acceso a la Plataforma educativa </w:t>
      </w:r>
      <w:proofErr w:type="spellStart"/>
      <w:r w:rsidRPr="007856C2">
        <w:rPr>
          <w:rStyle w:val="Hipervnculo"/>
        </w:rPr>
        <w:t>Agesic</w:t>
      </w:r>
      <w:proofErr w:type="spellEnd"/>
    </w:p>
    <w:p w14:paraId="07F15D33" w14:textId="0C904531" w:rsidR="00155259" w:rsidRPr="00155259" w:rsidRDefault="007856C2" w:rsidP="001715C9">
      <w:pPr>
        <w:pStyle w:val="Ttulo1"/>
        <w:rPr>
          <w:lang w:eastAsia="en-US"/>
        </w:rPr>
      </w:pPr>
      <w:r>
        <w:fldChar w:fldCharType="end"/>
      </w:r>
      <w:r w:rsidR="00155259">
        <w:rPr>
          <w:lang w:eastAsia="en-US"/>
        </w:rPr>
        <w:t>Có</w:t>
      </w:r>
      <w:r w:rsidR="00155259" w:rsidRPr="00155259">
        <w:rPr>
          <w:lang w:eastAsia="en-US"/>
        </w:rPr>
        <w:t>mo ingresar</w:t>
      </w:r>
      <w:r w:rsidR="00155259">
        <w:rPr>
          <w:lang w:eastAsia="en-US"/>
        </w:rPr>
        <w:t xml:space="preserve"> </w:t>
      </w:r>
      <w:r w:rsidR="00641100">
        <w:rPr>
          <w:lang w:eastAsia="en-US"/>
        </w:rPr>
        <w:t>al curso</w:t>
      </w:r>
      <w:r w:rsidR="00155259">
        <w:rPr>
          <w:lang w:eastAsia="en-US"/>
        </w:rPr>
        <w:t xml:space="preserve"> </w:t>
      </w:r>
      <w:bookmarkStart w:id="0" w:name="_GoBack"/>
      <w:bookmarkEnd w:id="0"/>
    </w:p>
    <w:p w14:paraId="51912127" w14:textId="35AD9765" w:rsidR="00155259" w:rsidRDefault="00155259" w:rsidP="00155259">
      <w:pPr>
        <w:pStyle w:val="SubttuloTtulo1"/>
        <w:ind w:left="0"/>
        <w:rPr>
          <w:rFonts w:eastAsia="Calibri"/>
          <w:color w:val="404040"/>
          <w:sz w:val="24"/>
          <w:szCs w:val="22"/>
          <w:lang w:val="es-ES"/>
        </w:rPr>
      </w:pPr>
      <w:r w:rsidRPr="00155259">
        <w:rPr>
          <w:rFonts w:eastAsia="Calibri"/>
          <w:color w:val="404040"/>
          <w:sz w:val="24"/>
          <w:szCs w:val="22"/>
          <w:lang w:val="es-ES"/>
        </w:rPr>
        <w:t>Para las matriculaciones de los cursos es necesario contar con usuario gub.uy. </w:t>
      </w:r>
      <w:r w:rsidRPr="00155259">
        <w:rPr>
          <w:rFonts w:eastAsia="Calibri"/>
          <w:color w:val="404040"/>
          <w:sz w:val="24"/>
          <w:szCs w:val="22"/>
          <w:lang w:val="es-ES"/>
        </w:rPr>
        <w:br/>
        <w:t>Usuario gub.uy es una solución digital que pone a disposición el Estado uruguayo para que las personas se identifiquen digitalmente y accedan a los servicios en línea de los organismo</w:t>
      </w:r>
      <w:r w:rsidR="00842ACD">
        <w:rPr>
          <w:rFonts w:eastAsia="Calibri"/>
          <w:color w:val="404040"/>
          <w:sz w:val="24"/>
          <w:szCs w:val="22"/>
          <w:lang w:val="es-ES"/>
        </w:rPr>
        <w:t>s públicos o empresas privadas.</w:t>
      </w:r>
      <w:r w:rsidRPr="00155259">
        <w:rPr>
          <w:rFonts w:eastAsia="Calibri"/>
          <w:color w:val="404040"/>
          <w:sz w:val="24"/>
          <w:szCs w:val="22"/>
          <w:lang w:val="es-ES"/>
        </w:rPr>
        <w:br/>
      </w:r>
      <w:hyperlink r:id="rId7" w:history="1">
        <w:r w:rsidRPr="008A7BC8">
          <w:rPr>
            <w:rStyle w:val="Hipervnculo"/>
            <w:rFonts w:eastAsia="Calibri"/>
            <w:sz w:val="24"/>
            <w:szCs w:val="22"/>
            <w:lang w:val="es-ES"/>
          </w:rPr>
          <w:t>¿Cómo crearse un usuario gub.uy?</w:t>
        </w:r>
      </w:hyperlink>
    </w:p>
    <w:p w14:paraId="06D2BC55" w14:textId="77777777" w:rsidR="007856C2" w:rsidRPr="007856C2" w:rsidRDefault="007856C2" w:rsidP="007856C2">
      <w:pPr>
        <w:keepNext/>
        <w:keepLines/>
        <w:outlineLvl w:val="0"/>
        <w:rPr>
          <w:rFonts w:eastAsia="Times New Roman"/>
          <w:color w:val="364B9B"/>
          <w:sz w:val="32"/>
          <w:szCs w:val="32"/>
        </w:rPr>
      </w:pPr>
      <w:r w:rsidRPr="007856C2">
        <w:rPr>
          <w:rFonts w:eastAsia="Times New Roman"/>
          <w:color w:val="364B9B"/>
          <w:sz w:val="32"/>
          <w:szCs w:val="32"/>
        </w:rPr>
        <w:t xml:space="preserve">Acceso al curso </w:t>
      </w:r>
    </w:p>
    <w:p w14:paraId="5D8FB29D" w14:textId="77777777" w:rsidR="007856C2" w:rsidRPr="007856C2" w:rsidRDefault="007856C2" w:rsidP="007856C2">
      <w:pPr>
        <w:rPr>
          <w:color w:val="364B9B"/>
          <w:u w:val="single"/>
        </w:rPr>
      </w:pPr>
      <w:r w:rsidRPr="007856C2">
        <w:fldChar w:fldCharType="begin"/>
      </w:r>
      <w:r w:rsidRPr="007856C2">
        <w:instrText xml:space="preserve"> HYPERLINK "https://capacitacion.agesic.gub.uy/course/view.php?id=381" </w:instrText>
      </w:r>
      <w:r w:rsidRPr="007856C2">
        <w:fldChar w:fldCharType="separate"/>
      </w:r>
      <w:r w:rsidRPr="007856C2">
        <w:rPr>
          <w:color w:val="364B9B"/>
          <w:u w:val="single"/>
        </w:rPr>
        <w:t>Ciudadanía en el entorno digital: curso introductorio</w:t>
      </w:r>
    </w:p>
    <w:p w14:paraId="47B1B4C7" w14:textId="65F4B86E" w:rsidR="00155259" w:rsidRDefault="007856C2" w:rsidP="001715C9">
      <w:pPr>
        <w:pStyle w:val="Ttulo1"/>
      </w:pPr>
      <w:r w:rsidRPr="007856C2">
        <w:rPr>
          <w:rFonts w:eastAsia="Calibri"/>
          <w:color w:val="auto"/>
          <w:sz w:val="24"/>
          <w:szCs w:val="24"/>
        </w:rPr>
        <w:fldChar w:fldCharType="end"/>
      </w:r>
      <w:r w:rsidR="007340ED">
        <w:t>Método</w:t>
      </w:r>
      <w:r w:rsidR="00155259">
        <w:t xml:space="preserve"> de matriculación </w:t>
      </w:r>
    </w:p>
    <w:p w14:paraId="07710772" w14:textId="12B2A7D8" w:rsidR="00155259" w:rsidRPr="00155259" w:rsidRDefault="00770A68" w:rsidP="007472B5">
      <w:pPr>
        <w:pStyle w:val="Textogeneral"/>
      </w:pPr>
      <w:r>
        <w:t xml:space="preserve">Curso con </w:t>
      </w:r>
      <w:r w:rsidR="007472B5">
        <w:t>auto matriculación</w:t>
      </w:r>
      <w:r>
        <w:t xml:space="preserve"> libre, sin </w:t>
      </w:r>
      <w:r w:rsidR="007472B5">
        <w:t>límite de cupo</w:t>
      </w:r>
      <w:r>
        <w:t>.</w:t>
      </w:r>
    </w:p>
    <w:p w14:paraId="16374907" w14:textId="77777777" w:rsidR="00827A93" w:rsidRDefault="0055688B" w:rsidP="001715C9">
      <w:pPr>
        <w:pStyle w:val="Ttulo1"/>
      </w:pPr>
      <w:r>
        <w:t>Objetivo general del curso</w:t>
      </w:r>
    </w:p>
    <w:p w14:paraId="356EC4BF" w14:textId="23ED9C64" w:rsidR="0055688B" w:rsidRPr="0055688B" w:rsidRDefault="00770A68" w:rsidP="00EF489B">
      <w:pPr>
        <w:pStyle w:val="Textogeneral"/>
      </w:pPr>
      <w:r>
        <w:t xml:space="preserve">Ofrecer </w:t>
      </w:r>
      <w:r w:rsidRPr="00770A68">
        <w:t xml:space="preserve">un espacio </w:t>
      </w:r>
      <w:r>
        <w:t xml:space="preserve">introductorio </w:t>
      </w:r>
      <w:r w:rsidR="007C72A9">
        <w:t xml:space="preserve">de aprendizaje </w:t>
      </w:r>
      <w:r>
        <w:t xml:space="preserve">sobre ciudadanía digital en Uruguay y </w:t>
      </w:r>
      <w:r w:rsidR="007C72A9">
        <w:t xml:space="preserve">de </w:t>
      </w:r>
      <w:r w:rsidR="007C72A9" w:rsidRPr="00770A68">
        <w:t xml:space="preserve">reflexión </w:t>
      </w:r>
      <w:r w:rsidR="007C72A9">
        <w:t xml:space="preserve">sobre </w:t>
      </w:r>
      <w:r>
        <w:t>las prácticas e</w:t>
      </w:r>
      <w:r w:rsidR="00AB7754">
        <w:t>n el</w:t>
      </w:r>
      <w:r w:rsidRPr="00770A68">
        <w:t xml:space="preserve"> entorno digital</w:t>
      </w:r>
      <w:r w:rsidR="007C72A9">
        <w:t>,</w:t>
      </w:r>
      <w:r w:rsidRPr="00770A68">
        <w:t xml:space="preserve"> considerando tres dimensiones de análisis y abordaje: Comprensión del funcionamiento y condiciones del entorno digital, Convivencia y prácticas en el entorno digital y Creación y participación en el entorno digital.  </w:t>
      </w:r>
    </w:p>
    <w:p w14:paraId="757E91A6" w14:textId="793AC32E" w:rsidR="0055688B" w:rsidRDefault="0055688B" w:rsidP="001715C9">
      <w:pPr>
        <w:pStyle w:val="Ttulo1"/>
      </w:pPr>
      <w:r w:rsidRPr="00827A93">
        <w:t>Objetivos</w:t>
      </w:r>
      <w:r w:rsidR="00C47BD5">
        <w:t xml:space="preserve"> de aprendizaje</w:t>
      </w:r>
    </w:p>
    <w:p w14:paraId="13A68B56" w14:textId="77777777" w:rsidR="00770A68" w:rsidRPr="00770A68" w:rsidRDefault="00770A68" w:rsidP="00C47BD5">
      <w:pPr>
        <w:pStyle w:val="Textogeneral"/>
        <w:numPr>
          <w:ilvl w:val="0"/>
          <w:numId w:val="14"/>
        </w:numPr>
      </w:pPr>
      <w:r w:rsidRPr="00770A68">
        <w:t>Reflexionar sobre la construcción de ciudadanía y particularmente de Ciudadanía Digital.</w:t>
      </w:r>
    </w:p>
    <w:p w14:paraId="773C29CC" w14:textId="77777777" w:rsidR="00770A68" w:rsidRPr="00770A68" w:rsidRDefault="00770A68" w:rsidP="00C47BD5">
      <w:pPr>
        <w:pStyle w:val="Textogeneral"/>
        <w:numPr>
          <w:ilvl w:val="0"/>
          <w:numId w:val="14"/>
        </w:numPr>
      </w:pPr>
      <w:r w:rsidRPr="00770A68">
        <w:t>Conocer estrategias de trabajo a nivel nacional sobre la temática y experiencias didácticas asociadas al uso de las tecnologías digitales.</w:t>
      </w:r>
    </w:p>
    <w:p w14:paraId="5A1C62DB" w14:textId="77777777" w:rsidR="00770A68" w:rsidRPr="00770A68" w:rsidRDefault="00770A68" w:rsidP="00C47BD5">
      <w:pPr>
        <w:pStyle w:val="Textogeneral"/>
        <w:numPr>
          <w:ilvl w:val="0"/>
          <w:numId w:val="13"/>
        </w:numPr>
      </w:pPr>
      <w:r w:rsidRPr="00770A68">
        <w:lastRenderedPageBreak/>
        <w:t>Incorporar los principales conceptos y contenidos, vinculados a la construcción de ciudadanía en el entorno digital, acordados para el abordaje de la temática en Uruguay.</w:t>
      </w:r>
    </w:p>
    <w:p w14:paraId="0E094D32" w14:textId="77777777" w:rsidR="00770A68" w:rsidRDefault="00770A68" w:rsidP="00C47BD5">
      <w:pPr>
        <w:pStyle w:val="Textogeneral"/>
        <w:numPr>
          <w:ilvl w:val="0"/>
          <w:numId w:val="13"/>
        </w:numPr>
      </w:pPr>
      <w:r w:rsidRPr="00770A68">
        <w:t>Obtener un repositorio personal de recursos educativos digitales y otras herramientas que profundicen la reflexión y sirvan a la tarea cotidiana.</w:t>
      </w:r>
    </w:p>
    <w:p w14:paraId="15E31E48" w14:textId="77777777" w:rsidR="00770A68" w:rsidRPr="00770A68" w:rsidRDefault="00827A93" w:rsidP="001715C9">
      <w:pPr>
        <w:pStyle w:val="Ttulo1"/>
      </w:pPr>
      <w:r w:rsidRPr="00A74675">
        <w:t>D</w:t>
      </w:r>
      <w:r>
        <w:t>escripción del curso</w:t>
      </w:r>
      <w:r w:rsidR="00782235">
        <w:t xml:space="preserve"> </w:t>
      </w:r>
    </w:p>
    <w:p w14:paraId="450D5C97" w14:textId="3C8D15FE" w:rsidR="00770A68" w:rsidRPr="00770A68" w:rsidRDefault="00AB7754" w:rsidP="007B5841">
      <w:pPr>
        <w:pStyle w:val="Textogeneral"/>
      </w:pPr>
      <w:r>
        <w:t xml:space="preserve">El curso contiene </w:t>
      </w:r>
      <w:r w:rsidR="00770A68" w:rsidRPr="00770A68">
        <w:t>desarrollos conceptuale</w:t>
      </w:r>
      <w:r w:rsidR="00C47BD5">
        <w:t xml:space="preserve">s, preguntas para la reflexión y </w:t>
      </w:r>
      <w:r w:rsidR="00770A68" w:rsidRPr="00770A68">
        <w:t xml:space="preserve">recursos didácticos </w:t>
      </w:r>
      <w:r w:rsidR="00B52871">
        <w:t>sobre Ciudadanía digital.</w:t>
      </w:r>
    </w:p>
    <w:p w14:paraId="2CA5DBAE" w14:textId="77777777" w:rsidR="00770A68" w:rsidRDefault="00B52871" w:rsidP="007B5841">
      <w:pPr>
        <w:pStyle w:val="Textogeneral"/>
      </w:pPr>
      <w:r>
        <w:t>Equivale</w:t>
      </w:r>
      <w:r w:rsidR="00770A68" w:rsidRPr="00770A68">
        <w:t xml:space="preserve"> a 15 horas de formación. </w:t>
      </w:r>
    </w:p>
    <w:p w14:paraId="71E97F58" w14:textId="77777777" w:rsidR="00827A93" w:rsidRDefault="00827A93" w:rsidP="001715C9">
      <w:pPr>
        <w:pStyle w:val="Ttulo1"/>
      </w:pPr>
      <w:r w:rsidRPr="00A74675">
        <w:t>P</w:t>
      </w:r>
      <w:r>
        <w:t>úblico objetivo</w:t>
      </w:r>
    </w:p>
    <w:p w14:paraId="25C74AB5" w14:textId="77777777" w:rsidR="00AB7754" w:rsidRDefault="00AB7754" w:rsidP="007B5841">
      <w:pPr>
        <w:pStyle w:val="Textogeneral"/>
      </w:pPr>
      <w:r w:rsidRPr="00AB7754">
        <w:t xml:space="preserve">El curso está pensado para el perfil de persona replicadora. Se entiende por "persona replicadora" a quienes desde su ámbito de trabajo, familiar o comunitario propician el intercambio y desarrollo de reflexiones, conocimientos y prácticas.  Incluye la docencia en todos sus </w:t>
      </w:r>
      <w:r w:rsidR="007B5841" w:rsidRPr="00AB7754">
        <w:t>niveles,</w:t>
      </w:r>
      <w:r w:rsidRPr="00AB7754">
        <w:t xml:space="preserve"> pero también a todas las personas que desempeñen un rol de educador/a en sentido amplio. </w:t>
      </w:r>
    </w:p>
    <w:p w14:paraId="6989BF6B" w14:textId="77777777" w:rsidR="00827A93" w:rsidRDefault="00827A93" w:rsidP="001715C9">
      <w:pPr>
        <w:pStyle w:val="Ttulo1"/>
      </w:pPr>
      <w:r w:rsidRPr="00475A99">
        <w:t>R</w:t>
      </w:r>
      <w:r w:rsidR="00C470B4">
        <w:t xml:space="preserve">equisitos  </w:t>
      </w:r>
    </w:p>
    <w:p w14:paraId="64815884" w14:textId="77777777" w:rsidR="00AB7754" w:rsidRPr="00AB7754" w:rsidRDefault="00AB7754" w:rsidP="007B5841">
      <w:pPr>
        <w:pStyle w:val="Textogeneral"/>
      </w:pPr>
      <w:r w:rsidRPr="00AB7754">
        <w:t>Para realizar el curso es necesario contar con conexión a internet y un dispositivo de acceso, preferentemente una computadora.</w:t>
      </w:r>
    </w:p>
    <w:p w14:paraId="512DA854" w14:textId="77777777" w:rsidR="00827A93" w:rsidRDefault="00827A93" w:rsidP="001715C9">
      <w:pPr>
        <w:pStyle w:val="Ttulo1"/>
      </w:pPr>
      <w:r>
        <w:t>Duración</w:t>
      </w:r>
    </w:p>
    <w:p w14:paraId="5F9F7954" w14:textId="46F19AF3" w:rsidR="00827A93" w:rsidRPr="00025416" w:rsidRDefault="00C470B4" w:rsidP="00827A93">
      <w:pPr>
        <w:pStyle w:val="Textogeneral"/>
        <w:rPr>
          <w:rFonts w:eastAsia="Times New Roman"/>
          <w:b/>
          <w:bCs/>
          <w:color w:val="333333"/>
          <w:sz w:val="21"/>
          <w:szCs w:val="21"/>
          <w:lang w:eastAsia="es-UY"/>
        </w:rPr>
      </w:pPr>
      <w:r w:rsidRPr="002808BB">
        <w:t>Estimar</w:t>
      </w:r>
      <w:r w:rsidR="00827A93" w:rsidRPr="002808BB">
        <w:t xml:space="preserve"> una dedicación total de </w:t>
      </w:r>
      <w:r w:rsidRPr="002808BB">
        <w:t>aproximada</w:t>
      </w:r>
      <w:r w:rsidR="002808BB">
        <w:t xml:space="preserve">mente 15 </w:t>
      </w:r>
      <w:r w:rsidR="00827A93" w:rsidRPr="002808BB">
        <w:t xml:space="preserve">horas, </w:t>
      </w:r>
      <w:r w:rsidRPr="002808BB">
        <w:t>considerando el tiempo de lecturas, revisión de documentos o materiales, tareas y actividades de evaluación.</w:t>
      </w:r>
    </w:p>
    <w:p w14:paraId="03FE6B0E" w14:textId="2669B9AC" w:rsidR="00827A93" w:rsidRDefault="00AD7AB7" w:rsidP="001715C9">
      <w:pPr>
        <w:pStyle w:val="Ttulo1"/>
      </w:pPr>
      <w:r>
        <w:t>Modalidad</w:t>
      </w:r>
    </w:p>
    <w:p w14:paraId="1710D392" w14:textId="42A4FB07" w:rsidR="00211686" w:rsidRPr="003D266B" w:rsidRDefault="00AD7AB7" w:rsidP="007472B5">
      <w:pPr>
        <w:pStyle w:val="Textogeneral"/>
      </w:pPr>
      <w:r>
        <w:t>Curso a</w:t>
      </w:r>
      <w:r w:rsidR="007472B5">
        <w:t>uto asistido, 100% virtual</w:t>
      </w:r>
      <w:r w:rsidR="002808BB">
        <w:t>.</w:t>
      </w:r>
    </w:p>
    <w:p w14:paraId="7B91457A" w14:textId="77777777" w:rsidR="00827A93" w:rsidRDefault="00AB7754" w:rsidP="001715C9">
      <w:pPr>
        <w:pStyle w:val="Ttulo1"/>
      </w:pPr>
      <w:r>
        <w:lastRenderedPageBreak/>
        <w:t>Evaluación, certificación y a</w:t>
      </w:r>
      <w:r w:rsidR="00155259">
        <w:t>probación</w:t>
      </w:r>
    </w:p>
    <w:p w14:paraId="0F23576E" w14:textId="77777777" w:rsidR="00AB7754" w:rsidRPr="00AB7754" w:rsidRDefault="00AB7754" w:rsidP="00037B7A">
      <w:pPr>
        <w:pStyle w:val="Textogeneral"/>
      </w:pPr>
      <w:r w:rsidRPr="00AB7754">
        <w:t>Par</w:t>
      </w:r>
      <w:r>
        <w:t>a aprobar el curso se requiere:</w:t>
      </w:r>
    </w:p>
    <w:p w14:paraId="59DDBF0C" w14:textId="77777777" w:rsidR="00AB7754" w:rsidRPr="00AB7754" w:rsidRDefault="00AB7754" w:rsidP="00C47BD5">
      <w:pPr>
        <w:pStyle w:val="Textogeneral"/>
        <w:numPr>
          <w:ilvl w:val="0"/>
          <w:numId w:val="15"/>
        </w:numPr>
      </w:pPr>
      <w:r w:rsidRPr="00AB7754">
        <w:t>Acceder a</w:t>
      </w:r>
      <w:r>
        <w:t xml:space="preserve"> los contenidos de cada módulo.</w:t>
      </w:r>
    </w:p>
    <w:p w14:paraId="2AF71005" w14:textId="77777777" w:rsidR="00AB7754" w:rsidRPr="00AB7754" w:rsidRDefault="00AB7754" w:rsidP="00C47BD5">
      <w:pPr>
        <w:pStyle w:val="Textogeneral"/>
        <w:numPr>
          <w:ilvl w:val="0"/>
          <w:numId w:val="15"/>
        </w:numPr>
      </w:pPr>
      <w:r w:rsidRPr="00AB7754">
        <w:t>Responder exitosamente el cuestionario final del curso. Para la aprobación se requ</w:t>
      </w:r>
      <w:r>
        <w:t>iere como mínimo 7 de 8 puntos.</w:t>
      </w:r>
    </w:p>
    <w:p w14:paraId="632E4F6E" w14:textId="77777777" w:rsidR="00AB7754" w:rsidRPr="00AB7754" w:rsidRDefault="00AB7754" w:rsidP="00C47BD5">
      <w:pPr>
        <w:pStyle w:val="Textogeneral"/>
        <w:numPr>
          <w:ilvl w:val="0"/>
          <w:numId w:val="15"/>
        </w:numPr>
      </w:pPr>
      <w:r w:rsidRPr="00AB7754">
        <w:t>Contestar la encuesta de satisfacción que se encuentra al final</w:t>
      </w:r>
      <w:r>
        <w:t xml:space="preserve"> del curso.</w:t>
      </w:r>
    </w:p>
    <w:p w14:paraId="5159C40C" w14:textId="76C2D018" w:rsidR="00782235" w:rsidRDefault="00AB7754" w:rsidP="000D1697">
      <w:pPr>
        <w:pStyle w:val="Textogeneral"/>
      </w:pPr>
      <w:r w:rsidRPr="00AB7754">
        <w:t>Una vez aprobado el curso obtendrás un certificado que reconoce el equivalente a 15 horas de formación.</w:t>
      </w:r>
    </w:p>
    <w:p w14:paraId="7BC2E4EA" w14:textId="77777777" w:rsidR="00B52871" w:rsidRDefault="00827A93" w:rsidP="001715C9">
      <w:pPr>
        <w:pStyle w:val="Ttulo1"/>
      </w:pPr>
      <w:r>
        <w:t>Programa</w:t>
      </w:r>
    </w:p>
    <w:p w14:paraId="7ED4CCB4" w14:textId="12621C00" w:rsidR="00827A93" w:rsidRDefault="00B52871" w:rsidP="001715C9">
      <w:pPr>
        <w:pStyle w:val="Textogeneral"/>
      </w:pPr>
      <w:r w:rsidRPr="00B52871">
        <w:t>Los contenidos incluidos en el trayecto fueron validados por el Grupo de Trabajo de Ciudadanía Digital. Provienen, principalmente, del curso "Construcción de ciudadanía en entornos digitales: desafíos y estrategias para educar a ciudadanías críticas, responsables y creativas", que surge del esfuerzo conjunto entre la Organización de Estados Iberoamericanos para la Educación, la Ciencia y la Cultura (OEI), Plan Ceibal y la Agencia de Gobierno Electrónico y Sociedad de la Información y del Conocimiento (</w:t>
      </w:r>
      <w:proofErr w:type="spellStart"/>
      <w:r w:rsidRPr="00B52871">
        <w:t>Agesic</w:t>
      </w:r>
      <w:proofErr w:type="spellEnd"/>
      <w:r w:rsidRPr="00B52871">
        <w:t xml:space="preserve">) (2019); actualizado según el documento de la Estrategia Nacional de Ciudadanía Digital (2024-2028) por el equipo de Ciudadanía Digital de </w:t>
      </w:r>
      <w:proofErr w:type="spellStart"/>
      <w:r w:rsidRPr="00B52871">
        <w:t>Agesic</w:t>
      </w:r>
      <w:proofErr w:type="spellEnd"/>
      <w:r w:rsidRPr="00B52871">
        <w:t>.</w:t>
      </w:r>
    </w:p>
    <w:p w14:paraId="17BAE9B8" w14:textId="1D1256D3" w:rsidR="00AD7AB7" w:rsidRPr="00C1122D" w:rsidRDefault="00E86C7B" w:rsidP="001715C9">
      <w:pPr>
        <w:pStyle w:val="Textogeneral"/>
      </w:pPr>
      <w:r>
        <w:t>Este curso introductorio contiene los siguientes módulos:</w:t>
      </w:r>
    </w:p>
    <w:p w14:paraId="44BE2494" w14:textId="1216950E" w:rsidR="00AB7754" w:rsidRDefault="00966A46" w:rsidP="001715C9">
      <w:pPr>
        <w:pStyle w:val="Textogeneral"/>
      </w:pPr>
      <w:r>
        <w:t xml:space="preserve">Módulo 1: </w:t>
      </w:r>
      <w:r w:rsidR="00AB7754" w:rsidRPr="5B83278D">
        <w:t>¿Qué entendemos por ciudadanía?</w:t>
      </w:r>
    </w:p>
    <w:p w14:paraId="4D8E201A" w14:textId="0D764406" w:rsidR="00AB7754" w:rsidRDefault="00966A46" w:rsidP="001715C9">
      <w:pPr>
        <w:pStyle w:val="Textogeneral"/>
      </w:pPr>
      <w:r w:rsidRPr="00966A46">
        <w:t xml:space="preserve">Módulo </w:t>
      </w:r>
      <w:r>
        <w:t>2:</w:t>
      </w:r>
      <w:r w:rsidR="00AB7754" w:rsidRPr="5B83278D">
        <w:t xml:space="preserve"> ¿Cómo se vincula el ejercicio de la ciudadanía con el entorno mediado por tecnologías digitales?</w:t>
      </w:r>
    </w:p>
    <w:p w14:paraId="60725338" w14:textId="35DFA1F9" w:rsidR="00AB7754" w:rsidRDefault="00966A46" w:rsidP="001715C9">
      <w:pPr>
        <w:pStyle w:val="Textogeneral"/>
      </w:pPr>
      <w:r w:rsidRPr="00966A46">
        <w:t xml:space="preserve">Módulo </w:t>
      </w:r>
      <w:r>
        <w:t>3:</w:t>
      </w:r>
      <w:r w:rsidR="00AB7754" w:rsidRPr="5B83278D">
        <w:t xml:space="preserve"> ¿Por qué hablamos de Ciudadanía Digital?</w:t>
      </w:r>
      <w:r w:rsidR="00AB7754">
        <w:t xml:space="preserve"> </w:t>
      </w:r>
    </w:p>
    <w:p w14:paraId="1CEF7A04" w14:textId="68EE33DB" w:rsidR="00AB7754" w:rsidRDefault="00966A46" w:rsidP="001715C9">
      <w:pPr>
        <w:pStyle w:val="Textogeneral"/>
      </w:pPr>
      <w:r w:rsidRPr="00966A46">
        <w:t xml:space="preserve">Módulo </w:t>
      </w:r>
      <w:r w:rsidR="00AB7754" w:rsidRPr="5B83278D">
        <w:t>4</w:t>
      </w:r>
      <w:r>
        <w:t xml:space="preserve">: </w:t>
      </w:r>
      <w:r w:rsidR="00AB7754" w:rsidRPr="5B83278D">
        <w:t>¿De qué hablamos cuando hablamos de Ciudadanía Digital en Uruguay?</w:t>
      </w:r>
    </w:p>
    <w:p w14:paraId="1C8305E4" w14:textId="426BAA3C" w:rsidR="005B4F10" w:rsidRPr="00037B7A" w:rsidRDefault="00966A46" w:rsidP="00037B7A">
      <w:pPr>
        <w:pStyle w:val="Textogeneral"/>
      </w:pPr>
      <w:r w:rsidRPr="00966A46">
        <w:lastRenderedPageBreak/>
        <w:t xml:space="preserve">Módulo </w:t>
      </w:r>
      <w:r w:rsidR="001715C9">
        <w:t>5</w:t>
      </w:r>
      <w:r w:rsidR="00AB7754" w:rsidRPr="5B83278D">
        <w:t>: ¿Cuáles son los desafíos para mitigar brechas y desarrollar habilidades para el ejercicio de ciudadanía en el entorno digital?</w:t>
      </w:r>
    </w:p>
    <w:sectPr w:rsidR="005B4F10" w:rsidRPr="00037B7A" w:rsidSect="00A82A1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43" w:right="1274" w:bottom="1417" w:left="1701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1371B" w14:textId="77777777" w:rsidR="00C77610" w:rsidRDefault="00C77610">
      <w:pPr>
        <w:spacing w:before="0" w:after="0" w:line="240" w:lineRule="auto"/>
      </w:pPr>
      <w:r>
        <w:separator/>
      </w:r>
    </w:p>
  </w:endnote>
  <w:endnote w:type="continuationSeparator" w:id="0">
    <w:p w14:paraId="6FD647E3" w14:textId="77777777" w:rsidR="00C77610" w:rsidRDefault="00C7761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7A36E" w14:textId="57ED9270" w:rsidR="003D266B" w:rsidRDefault="003D266B" w:rsidP="00A82A15">
    <w:pPr>
      <w:pStyle w:val="Piedepgina"/>
    </w:pPr>
    <w:r>
      <w:t xml:space="preserve">Página </w:t>
    </w:r>
    <w:r>
      <w:fldChar w:fldCharType="begin"/>
    </w:r>
    <w:r>
      <w:instrText>PAGE  \* Arabic  \* MERGEFORMAT</w:instrText>
    </w:r>
    <w:r>
      <w:fldChar w:fldCharType="separate"/>
    </w:r>
    <w:r w:rsidR="007856C2">
      <w:rPr>
        <w:noProof/>
      </w:rPr>
      <w:t>5</w:t>
    </w:r>
    <w:r>
      <w:fldChar w:fldCharType="end"/>
    </w:r>
    <w:r>
      <w:t xml:space="preserve"> de </w:t>
    </w:r>
    <w:r>
      <w:rPr>
        <w:noProof/>
      </w:rPr>
      <w:fldChar w:fldCharType="begin"/>
    </w:r>
    <w:r>
      <w:rPr>
        <w:noProof/>
      </w:rPr>
      <w:instrText>NUMPAGES  \* Arabic  \* MERGEFORMAT</w:instrText>
    </w:r>
    <w:r>
      <w:rPr>
        <w:noProof/>
      </w:rPr>
      <w:fldChar w:fldCharType="separate"/>
    </w:r>
    <w:r w:rsidR="007856C2"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E51B5" w14:textId="77777777" w:rsidR="003D266B" w:rsidRDefault="003D266B" w:rsidP="008E4AF5">
    <w:pPr>
      <w:pStyle w:val="Piedepgina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B0AA7" w14:textId="77777777" w:rsidR="00C77610" w:rsidRDefault="00C77610">
      <w:pPr>
        <w:spacing w:before="0" w:after="0" w:line="240" w:lineRule="auto"/>
      </w:pPr>
      <w:r>
        <w:separator/>
      </w:r>
    </w:p>
  </w:footnote>
  <w:footnote w:type="continuationSeparator" w:id="0">
    <w:p w14:paraId="18C49A81" w14:textId="77777777" w:rsidR="00C77610" w:rsidRDefault="00C7761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CBEBB" w14:textId="6C6B5B8C" w:rsidR="003D266B" w:rsidRDefault="00B109E6">
    <w:pPr>
      <w:pStyle w:val="Encabezado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6DA3F993" wp14:editId="00F6C2D8">
              <wp:simplePos x="0" y="0"/>
              <wp:positionH relativeFrom="column">
                <wp:posOffset>1752600</wp:posOffset>
              </wp:positionH>
              <wp:positionV relativeFrom="paragraph">
                <wp:posOffset>199390</wp:posOffset>
              </wp:positionV>
              <wp:extent cx="3736975" cy="412750"/>
              <wp:effectExtent l="0" t="0" r="0" b="6350"/>
              <wp:wrapSquare wrapText="bothSides"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36975" cy="412750"/>
                        <a:chOff x="0" y="0"/>
                        <a:chExt cx="3736975" cy="412750"/>
                      </a:xfrm>
                    </wpg:grpSpPr>
                    <pic:pic xmlns:pic="http://schemas.openxmlformats.org/drawingml/2006/picture">
                      <pic:nvPicPr>
                        <pic:cNvPr id="4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375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 descr="Logo del Grupo de Trabajo de Ciudadanía Digital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8760" r="12403" b="41603"/>
                        <a:stretch/>
                      </pic:blipFill>
                      <pic:spPr bwMode="auto">
                        <a:xfrm>
                          <a:off x="1981200" y="19050"/>
                          <a:ext cx="175577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60F62A4" id="Grupo 3" o:spid="_x0000_s1026" style="position:absolute;margin-left:138pt;margin-top:15.7pt;width:294.25pt;height:32.5pt;z-index:251661824" coordsize="37369,4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20637;height:3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">
                <v:imagedata r:id="rId3" o:title=""/>
                <v:path arrowok="t"/>
              </v:shape>
              <v:shape id="Imagen 5" o:spid="_x0000_s1028" type="#_x0000_t75" alt="Logo del Grupo de Trabajo de Ciudadanía Digital" style="position:absolute;left:19812;top:190;width:17557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">
                <v:imagedata r:id="rId4" o:title="Logo del Grupo de Trabajo de Ciudadanía Digital" croptop="25402f" cropbottom="27265f" cropright="8128f"/>
                <v:path arrowok="t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1302C" w14:textId="3F06CBA1" w:rsidR="003D266B" w:rsidRDefault="00B109E6" w:rsidP="00B109E6">
    <w:pPr>
      <w:pStyle w:val="Encabezado"/>
      <w:jc w:val="right"/>
    </w:pPr>
    <w:r w:rsidRPr="00B109E6">
      <w:rPr>
        <w:rFonts w:cs="Microsoft Sans Serif"/>
        <w:noProof/>
        <w:color w:val="auto"/>
        <w:kern w:val="0"/>
        <w:sz w:val="24"/>
        <w14:ligatures w14:val="standardContextual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02BEB762" wp14:editId="437E4995">
              <wp:simplePos x="0" y="0"/>
              <wp:positionH relativeFrom="column">
                <wp:posOffset>1876425</wp:posOffset>
              </wp:positionH>
              <wp:positionV relativeFrom="paragraph">
                <wp:posOffset>113665</wp:posOffset>
              </wp:positionV>
              <wp:extent cx="3736975" cy="412750"/>
              <wp:effectExtent l="0" t="0" r="0" b="635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36975" cy="412750"/>
                        <a:chOff x="0" y="0"/>
                        <a:chExt cx="3736975" cy="412750"/>
                      </a:xfrm>
                    </wpg:grpSpPr>
                    <pic:pic xmlns:pic="http://schemas.openxmlformats.org/drawingml/2006/picture">
                      <pic:nvPicPr>
                        <pic:cNvPr id="203467773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375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" name="Imagen 10" descr="Logo del Grupo de Trabajo de Ciudadanía Digital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8760" r="12403" b="41603"/>
                        <a:stretch/>
                      </pic:blipFill>
                      <pic:spPr bwMode="auto">
                        <a:xfrm>
                          <a:off x="1981200" y="19050"/>
                          <a:ext cx="175577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6CECA7B" id="Grupo 1" o:spid="_x0000_s1026" style="position:absolute;margin-left:147.75pt;margin-top:8.95pt;width:294.25pt;height:32.5pt;z-index:251659776" coordsize="37369,4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20637;height:3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">
                <v:imagedata r:id="rId3" o:title=""/>
                <v:path arrowok="t"/>
              </v:shape>
              <v:shape id="Imagen 10" o:spid="_x0000_s1028" type="#_x0000_t75" alt="Logo del Grupo de Trabajo de Ciudadanía Digital" style="position:absolute;left:19812;top:190;width:17557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">
                <v:imagedata r:id="rId4" o:title="Logo del Grupo de Trabajo de Ciudadanía Digital" croptop="25402f" cropbottom="27265f" cropright="8128f"/>
                <v:path arrowok="t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1D8B"/>
    <w:multiLevelType w:val="hybridMultilevel"/>
    <w:tmpl w:val="4194543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F3357"/>
    <w:multiLevelType w:val="multilevel"/>
    <w:tmpl w:val="0390F434"/>
    <w:lvl w:ilvl="0">
      <w:start w:val="1"/>
      <w:numFmt w:val="bullet"/>
      <w:pStyle w:val="Vietas"/>
      <w:lvlText w:val=""/>
      <w:lvlJc w:val="left"/>
      <w:pPr>
        <w:ind w:left="1068" w:hanging="360"/>
      </w:pPr>
      <w:rPr>
        <w:rFonts w:ascii="Symbol" w:hAnsi="Symbol" w:hint="default"/>
        <w:b/>
        <w:i w:val="0"/>
        <w:color w:val="374C92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484F3B"/>
    <w:multiLevelType w:val="hybridMultilevel"/>
    <w:tmpl w:val="7F4059F0"/>
    <w:lvl w:ilvl="0" w:tplc="53323F66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  <w:color w:val="404040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57E72"/>
    <w:multiLevelType w:val="hybridMultilevel"/>
    <w:tmpl w:val="3C0278F8"/>
    <w:lvl w:ilvl="0" w:tplc="6CFC9D26">
      <w:start w:val="1"/>
      <w:numFmt w:val="bullet"/>
      <w:pStyle w:val="Vietasnivel3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380A0003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4" w15:restartNumberingAfterBreak="0">
    <w:nsid w:val="289F2325"/>
    <w:multiLevelType w:val="multilevel"/>
    <w:tmpl w:val="EB50149C"/>
    <w:lvl w:ilvl="0">
      <w:start w:val="1"/>
      <w:numFmt w:val="decimal"/>
      <w:pStyle w:val="ListanumeradaNivel2"/>
      <w:lvlText w:val="%1."/>
      <w:lvlJc w:val="left"/>
      <w:pPr>
        <w:ind w:left="142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" w15:restartNumberingAfterBreak="0">
    <w:nsid w:val="29D34EAD"/>
    <w:multiLevelType w:val="hybridMultilevel"/>
    <w:tmpl w:val="61F4303A"/>
    <w:lvl w:ilvl="0" w:tplc="74DC9714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5DD"/>
    <w:multiLevelType w:val="hybridMultilevel"/>
    <w:tmpl w:val="1EC2837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3019A"/>
    <w:multiLevelType w:val="multilevel"/>
    <w:tmpl w:val="D354BABA"/>
    <w:lvl w:ilvl="0">
      <w:start w:val="1"/>
      <w:numFmt w:val="decimal"/>
      <w:lvlText w:val="%1."/>
      <w:lvlJc w:val="left"/>
      <w:pPr>
        <w:ind w:left="142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2149" w:hanging="731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8" w15:restartNumberingAfterBreak="0">
    <w:nsid w:val="3B002770"/>
    <w:multiLevelType w:val="multilevel"/>
    <w:tmpl w:val="4F20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C73C9E"/>
    <w:multiLevelType w:val="hybridMultilevel"/>
    <w:tmpl w:val="315CE75E"/>
    <w:lvl w:ilvl="0" w:tplc="DF542654">
      <w:start w:val="1"/>
      <w:numFmt w:val="lowerLetter"/>
      <w:pStyle w:val="ListanumeradaNivel3"/>
      <w:lvlText w:val="%1."/>
      <w:lvlJc w:val="left"/>
      <w:pPr>
        <w:ind w:left="1789" w:hanging="360"/>
      </w:pPr>
      <w:rPr>
        <w:rFonts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 w:tplc="380A0019" w:tentative="1">
      <w:start w:val="1"/>
      <w:numFmt w:val="lowerLetter"/>
      <w:lvlText w:val="%2."/>
      <w:lvlJc w:val="left"/>
      <w:pPr>
        <w:ind w:left="2509" w:hanging="360"/>
      </w:pPr>
    </w:lvl>
    <w:lvl w:ilvl="2" w:tplc="380A001B" w:tentative="1">
      <w:start w:val="1"/>
      <w:numFmt w:val="lowerRoman"/>
      <w:lvlText w:val="%3."/>
      <w:lvlJc w:val="right"/>
      <w:pPr>
        <w:ind w:left="3229" w:hanging="180"/>
      </w:pPr>
    </w:lvl>
    <w:lvl w:ilvl="3" w:tplc="380A000F" w:tentative="1">
      <w:start w:val="1"/>
      <w:numFmt w:val="decimal"/>
      <w:lvlText w:val="%4."/>
      <w:lvlJc w:val="left"/>
      <w:pPr>
        <w:ind w:left="3949" w:hanging="360"/>
      </w:pPr>
    </w:lvl>
    <w:lvl w:ilvl="4" w:tplc="380A0019" w:tentative="1">
      <w:start w:val="1"/>
      <w:numFmt w:val="lowerLetter"/>
      <w:lvlText w:val="%5."/>
      <w:lvlJc w:val="left"/>
      <w:pPr>
        <w:ind w:left="4669" w:hanging="360"/>
      </w:pPr>
    </w:lvl>
    <w:lvl w:ilvl="5" w:tplc="380A001B" w:tentative="1">
      <w:start w:val="1"/>
      <w:numFmt w:val="lowerRoman"/>
      <w:lvlText w:val="%6."/>
      <w:lvlJc w:val="right"/>
      <w:pPr>
        <w:ind w:left="5389" w:hanging="180"/>
      </w:pPr>
    </w:lvl>
    <w:lvl w:ilvl="6" w:tplc="380A000F" w:tentative="1">
      <w:start w:val="1"/>
      <w:numFmt w:val="decimal"/>
      <w:lvlText w:val="%7."/>
      <w:lvlJc w:val="left"/>
      <w:pPr>
        <w:ind w:left="6109" w:hanging="360"/>
      </w:pPr>
    </w:lvl>
    <w:lvl w:ilvl="7" w:tplc="380A0019" w:tentative="1">
      <w:start w:val="1"/>
      <w:numFmt w:val="lowerLetter"/>
      <w:lvlText w:val="%8."/>
      <w:lvlJc w:val="left"/>
      <w:pPr>
        <w:ind w:left="6829" w:hanging="360"/>
      </w:pPr>
    </w:lvl>
    <w:lvl w:ilvl="8" w:tplc="38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3F3768C1"/>
    <w:multiLevelType w:val="hybridMultilevel"/>
    <w:tmpl w:val="ED4E6C0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30D89"/>
    <w:multiLevelType w:val="multilevel"/>
    <w:tmpl w:val="C0DEB2A8"/>
    <w:lvl w:ilvl="0">
      <w:start w:val="1"/>
      <w:numFmt w:val="decimal"/>
      <w:lvlText w:val="%1."/>
      <w:lvlJc w:val="left"/>
      <w:pPr>
        <w:ind w:left="106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364B9B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6317B72"/>
    <w:multiLevelType w:val="hybridMultilevel"/>
    <w:tmpl w:val="23B4FB2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F1606"/>
    <w:multiLevelType w:val="hybridMultilevel"/>
    <w:tmpl w:val="6544422C"/>
    <w:lvl w:ilvl="0" w:tplc="C346D8A8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916C9"/>
    <w:multiLevelType w:val="hybridMultilevel"/>
    <w:tmpl w:val="8C806C4E"/>
    <w:lvl w:ilvl="0" w:tplc="7C8EE906">
      <w:start w:val="1"/>
      <w:numFmt w:val="bullet"/>
      <w:pStyle w:val="Vietasnivel2"/>
      <w:lvlText w:val=""/>
      <w:lvlJc w:val="left"/>
      <w:pPr>
        <w:ind w:left="1429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4"/>
  </w:num>
  <w:num w:numId="5">
    <w:abstractNumId w:val="9"/>
  </w:num>
  <w:num w:numId="6">
    <w:abstractNumId w:val="3"/>
  </w:num>
  <w:num w:numId="7">
    <w:abstractNumId w:val="7"/>
  </w:num>
  <w:num w:numId="8">
    <w:abstractNumId w:val="6"/>
  </w:num>
  <w:num w:numId="9">
    <w:abstractNumId w:val="13"/>
  </w:num>
  <w:num w:numId="10">
    <w:abstractNumId w:val="5"/>
  </w:num>
  <w:num w:numId="11">
    <w:abstractNumId w:val="8"/>
  </w:num>
  <w:num w:numId="12">
    <w:abstractNumId w:val="2"/>
  </w:num>
  <w:num w:numId="13">
    <w:abstractNumId w:val="12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10"/>
    <w:rsid w:val="00016B33"/>
    <w:rsid w:val="00033184"/>
    <w:rsid w:val="00037B7A"/>
    <w:rsid w:val="000D1697"/>
    <w:rsid w:val="00155259"/>
    <w:rsid w:val="00165427"/>
    <w:rsid w:val="001715C9"/>
    <w:rsid w:val="00181F2A"/>
    <w:rsid w:val="00184B36"/>
    <w:rsid w:val="001A3208"/>
    <w:rsid w:val="001A7AC9"/>
    <w:rsid w:val="0020565E"/>
    <w:rsid w:val="00211686"/>
    <w:rsid w:val="002808BB"/>
    <w:rsid w:val="00295461"/>
    <w:rsid w:val="002B3392"/>
    <w:rsid w:val="003A35DD"/>
    <w:rsid w:val="003A372A"/>
    <w:rsid w:val="003D266B"/>
    <w:rsid w:val="003D6047"/>
    <w:rsid w:val="00414E40"/>
    <w:rsid w:val="004547FB"/>
    <w:rsid w:val="004616FA"/>
    <w:rsid w:val="004845DF"/>
    <w:rsid w:val="00496F6F"/>
    <w:rsid w:val="004B6E7E"/>
    <w:rsid w:val="004C009A"/>
    <w:rsid w:val="0055688B"/>
    <w:rsid w:val="005B4F10"/>
    <w:rsid w:val="005C7CE8"/>
    <w:rsid w:val="006041DA"/>
    <w:rsid w:val="00606470"/>
    <w:rsid w:val="00606577"/>
    <w:rsid w:val="00621379"/>
    <w:rsid w:val="00622E68"/>
    <w:rsid w:val="00641100"/>
    <w:rsid w:val="0070068B"/>
    <w:rsid w:val="00710B2A"/>
    <w:rsid w:val="00733191"/>
    <w:rsid w:val="007340ED"/>
    <w:rsid w:val="007472B5"/>
    <w:rsid w:val="00762C5B"/>
    <w:rsid w:val="00770A68"/>
    <w:rsid w:val="00782235"/>
    <w:rsid w:val="007856C2"/>
    <w:rsid w:val="007B5841"/>
    <w:rsid w:val="007C72A9"/>
    <w:rsid w:val="007D6FA5"/>
    <w:rsid w:val="00827A93"/>
    <w:rsid w:val="00842ACD"/>
    <w:rsid w:val="00864CFB"/>
    <w:rsid w:val="00876B75"/>
    <w:rsid w:val="008A7BC8"/>
    <w:rsid w:val="008E4AF5"/>
    <w:rsid w:val="008F1E78"/>
    <w:rsid w:val="00966A46"/>
    <w:rsid w:val="00A70603"/>
    <w:rsid w:val="00A82A15"/>
    <w:rsid w:val="00AB7754"/>
    <w:rsid w:val="00AC49F9"/>
    <w:rsid w:val="00AD0DE3"/>
    <w:rsid w:val="00AD7AB7"/>
    <w:rsid w:val="00B109E6"/>
    <w:rsid w:val="00B111D4"/>
    <w:rsid w:val="00B52871"/>
    <w:rsid w:val="00BB79A7"/>
    <w:rsid w:val="00BF4014"/>
    <w:rsid w:val="00C07B80"/>
    <w:rsid w:val="00C470B4"/>
    <w:rsid w:val="00C47BD5"/>
    <w:rsid w:val="00C553E2"/>
    <w:rsid w:val="00C650D3"/>
    <w:rsid w:val="00C77610"/>
    <w:rsid w:val="00CA72CC"/>
    <w:rsid w:val="00D2522D"/>
    <w:rsid w:val="00D51B23"/>
    <w:rsid w:val="00E512C9"/>
    <w:rsid w:val="00E86C7B"/>
    <w:rsid w:val="00EB32E1"/>
    <w:rsid w:val="00EB790A"/>
    <w:rsid w:val="00EF489B"/>
    <w:rsid w:val="00F03D8D"/>
    <w:rsid w:val="00FA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BBB1A84"/>
  <w15:chartTrackingRefBased/>
  <w15:docId w15:val="{A42CA595-FFCC-4473-877C-3FCAE760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Calibri" w:hAnsi="Microsoft Sans Serif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locked="1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/>
    <w:lsdException w:name="Intense Emphasis" w:semiHidden="1"/>
    <w:lsdException w:name="Subtle Reference" w:semiHidden="1" w:uiPriority="31"/>
    <w:lsdException w:name="Intense Reference" w:locked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1" w:uiPriority="41"/>
    <w:lsdException w:name="Plain Table 2" w:locked="1" w:uiPriority="42"/>
    <w:lsdException w:name="Plain Table 3" w:locked="1" w:uiPriority="43"/>
    <w:lsdException w:name="Plain Table 4" w:locked="1" w:uiPriority="44"/>
    <w:lsdException w:name="Plain Table 5" w:locked="1" w:uiPriority="45"/>
    <w:lsdException w:name="Grid Table Light" w:locked="1" w:uiPriority="40"/>
    <w:lsdException w:name="Grid Table 1 Light" w:locked="1" w:uiPriority="46"/>
    <w:lsdException w:name="Grid Table 2" w:locked="1" w:uiPriority="47"/>
    <w:lsdException w:name="Grid Table 3" w:locked="1" w:uiPriority="48"/>
    <w:lsdException w:name="Grid Table 4" w:locked="1" w:uiPriority="49"/>
    <w:lsdException w:name="Grid Table 5 Dark" w:locked="1" w:uiPriority="50"/>
    <w:lsdException w:name="Grid Table 6 Colorful" w:locked="1" w:uiPriority="51"/>
    <w:lsdException w:name="Grid Table 7 Colorful" w:locked="1" w:uiPriority="52"/>
    <w:lsdException w:name="Grid Table 1 Light Accent 1" w:locked="1" w:uiPriority="46"/>
    <w:lsdException w:name="Grid Table 2 Accent 1" w:locked="1" w:uiPriority="47"/>
    <w:lsdException w:name="Grid Table 3 Accent 1" w:locked="1" w:uiPriority="48"/>
    <w:lsdException w:name="Grid Table 4 Accent 1" w:locked="1" w:uiPriority="49"/>
    <w:lsdException w:name="Grid Table 5 Dark Accent 1" w:locked="1" w:uiPriority="50"/>
    <w:lsdException w:name="Grid Table 6 Colorful Accent 1" w:locked="1" w:uiPriority="51"/>
    <w:lsdException w:name="Grid Table 7 Colorful Accent 1" w:locked="1" w:uiPriority="52"/>
    <w:lsdException w:name="Grid Table 1 Light Accent 2" w:locked="1" w:uiPriority="46"/>
    <w:lsdException w:name="Grid Table 2 Accent 2" w:locked="1" w:uiPriority="47"/>
    <w:lsdException w:name="Grid Table 3 Accent 2" w:locked="1" w:uiPriority="48"/>
    <w:lsdException w:name="Grid Table 4 Accent 2" w:locked="1" w:uiPriority="49"/>
    <w:lsdException w:name="Grid Table 5 Dark Accent 2" w:locked="1" w:uiPriority="50"/>
    <w:lsdException w:name="Grid Table 6 Colorful Accent 2" w:locked="1" w:uiPriority="51"/>
    <w:lsdException w:name="Grid Table 7 Colorful Accent 2" w:locked="1" w:uiPriority="52"/>
    <w:lsdException w:name="Grid Table 1 Light Accent 3" w:locked="1" w:uiPriority="46"/>
    <w:lsdException w:name="Grid Table 2 Accent 3" w:locked="1" w:uiPriority="47"/>
    <w:lsdException w:name="Grid Table 3 Accent 3" w:locked="1" w:uiPriority="48"/>
    <w:lsdException w:name="Grid Table 4 Accent 3" w:locked="1" w:uiPriority="49"/>
    <w:lsdException w:name="Grid Table 5 Dark Accent 3" w:locked="1" w:uiPriority="50"/>
    <w:lsdException w:name="Grid Table 6 Colorful Accent 3" w:locked="1" w:uiPriority="51"/>
    <w:lsdException w:name="Grid Table 7 Colorful Accent 3" w:locked="1" w:uiPriority="52"/>
    <w:lsdException w:name="Grid Table 1 Light Accent 4" w:locked="1" w:uiPriority="46"/>
    <w:lsdException w:name="Grid Table 2 Accent 4" w:locked="1" w:uiPriority="47"/>
    <w:lsdException w:name="Grid Table 3 Accent 4" w:locked="1" w:uiPriority="48"/>
    <w:lsdException w:name="Grid Table 4 Accent 4" w:locked="1" w:uiPriority="49"/>
    <w:lsdException w:name="Grid Table 5 Dark Accent 4" w:locked="1" w:uiPriority="50"/>
    <w:lsdException w:name="Grid Table 6 Colorful Accent 4" w:locked="1" w:uiPriority="51"/>
    <w:lsdException w:name="Grid Table 7 Colorful Accent 4" w:locked="1" w:uiPriority="52"/>
    <w:lsdException w:name="Grid Table 1 Light Accent 5" w:locked="1" w:uiPriority="46"/>
    <w:lsdException w:name="Grid Table 2 Accent 5" w:locked="1" w:uiPriority="47"/>
    <w:lsdException w:name="Grid Table 3 Accent 5" w:locked="1" w:uiPriority="48"/>
    <w:lsdException w:name="Grid Table 4 Accent 5" w:locked="1" w:uiPriority="49"/>
    <w:lsdException w:name="Grid Table 5 Dark Accent 5" w:locked="1" w:uiPriority="50"/>
    <w:lsdException w:name="Grid Table 6 Colorful Accent 5" w:locked="1" w:uiPriority="51"/>
    <w:lsdException w:name="Grid Table 7 Colorful Accent 5" w:locked="1" w:uiPriority="52"/>
    <w:lsdException w:name="Grid Table 1 Light Accent 6" w:locked="1" w:uiPriority="46"/>
    <w:lsdException w:name="Grid Table 2 Accent 6" w:locked="1" w:uiPriority="47"/>
    <w:lsdException w:name="Grid Table 3 Accent 6" w:locked="1" w:uiPriority="48"/>
    <w:lsdException w:name="Grid Table 4 Accent 6" w:locked="1" w:uiPriority="49"/>
    <w:lsdException w:name="Grid Table 5 Dark Accent 6" w:locked="1" w:uiPriority="50"/>
    <w:lsdException w:name="Grid Table 6 Colorful Accent 6" w:locked="1" w:uiPriority="51"/>
    <w:lsdException w:name="Grid Table 7 Colorful Accent 6" w:locked="1" w:uiPriority="52"/>
    <w:lsdException w:name="List Table 1 Light" w:locked="1" w:uiPriority="46"/>
    <w:lsdException w:name="List Table 2" w:locked="1" w:uiPriority="47"/>
    <w:lsdException w:name="List Table 3" w:locked="1" w:uiPriority="48"/>
    <w:lsdException w:name="List Table 4" w:locked="1" w:uiPriority="49"/>
    <w:lsdException w:name="List Table 5 Dark" w:locked="1" w:uiPriority="50"/>
    <w:lsdException w:name="List Table 6 Colorful" w:locked="1" w:uiPriority="51"/>
    <w:lsdException w:name="List Table 7 Colorful" w:locked="1" w:uiPriority="52"/>
    <w:lsdException w:name="List Table 1 Light Accent 1" w:locked="1" w:uiPriority="46"/>
    <w:lsdException w:name="List Table 2 Accent 1" w:locked="1" w:uiPriority="47"/>
    <w:lsdException w:name="List Table 3 Accent 1" w:locked="1" w:uiPriority="48"/>
    <w:lsdException w:name="List Table 4 Accent 1" w:locked="1" w:uiPriority="49"/>
    <w:lsdException w:name="List Table 5 Dark Accent 1" w:locked="1" w:uiPriority="50"/>
    <w:lsdException w:name="List Table 6 Colorful Accent 1" w:locked="1" w:uiPriority="51"/>
    <w:lsdException w:name="List Table 7 Colorful Accent 1" w:locked="1" w:uiPriority="52"/>
    <w:lsdException w:name="List Table 1 Light Accent 2" w:locked="1" w:uiPriority="46"/>
    <w:lsdException w:name="List Table 2 Accent 2" w:locked="1" w:uiPriority="47"/>
    <w:lsdException w:name="List Table 3 Accent 2" w:locked="1" w:uiPriority="48"/>
    <w:lsdException w:name="List Table 4 Accent 2" w:locked="1" w:uiPriority="49"/>
    <w:lsdException w:name="List Table 5 Dark Accent 2" w:locked="1" w:uiPriority="50"/>
    <w:lsdException w:name="List Table 6 Colorful Accent 2" w:locked="1" w:uiPriority="51"/>
    <w:lsdException w:name="List Table 7 Colorful Accent 2" w:locked="1" w:uiPriority="52"/>
    <w:lsdException w:name="List Table 1 Light Accent 3" w:locked="1" w:uiPriority="46"/>
    <w:lsdException w:name="List Table 2 Accent 3" w:locked="1" w:uiPriority="47"/>
    <w:lsdException w:name="List Table 3 Accent 3" w:locked="1" w:uiPriority="48"/>
    <w:lsdException w:name="List Table 4 Accent 3" w:locked="1" w:uiPriority="49"/>
    <w:lsdException w:name="List Table 5 Dark Accent 3" w:locked="1" w:uiPriority="50"/>
    <w:lsdException w:name="List Table 6 Colorful Accent 3" w:locked="1" w:uiPriority="51"/>
    <w:lsdException w:name="List Table 7 Colorful Accent 3" w:locked="1" w:uiPriority="52"/>
    <w:lsdException w:name="List Table 1 Light Accent 4" w:locked="1" w:uiPriority="46"/>
    <w:lsdException w:name="List Table 2 Accent 4" w:locked="1" w:uiPriority="47"/>
    <w:lsdException w:name="List Table 3 Accent 4" w:locked="1" w:uiPriority="48"/>
    <w:lsdException w:name="List Table 4 Accent 4" w:locked="1" w:uiPriority="49"/>
    <w:lsdException w:name="List Table 5 Dark Accent 4" w:locked="1" w:uiPriority="50"/>
    <w:lsdException w:name="List Table 6 Colorful Accent 4" w:locked="1" w:uiPriority="51"/>
    <w:lsdException w:name="List Table 7 Colorful Accent 4" w:locked="1" w:uiPriority="52"/>
    <w:lsdException w:name="List Table 1 Light Accent 5" w:locked="1" w:uiPriority="46"/>
    <w:lsdException w:name="List Table 2 Accent 5" w:locked="1" w:uiPriority="47"/>
    <w:lsdException w:name="List Table 3 Accent 5" w:locked="1" w:uiPriority="48"/>
    <w:lsdException w:name="List Table 4 Accent 5" w:locked="1" w:uiPriority="49"/>
    <w:lsdException w:name="List Table 5 Dark Accent 5" w:locked="1" w:uiPriority="50"/>
    <w:lsdException w:name="List Table 6 Colorful Accent 5" w:locked="1" w:uiPriority="51"/>
    <w:lsdException w:name="List Table 7 Colorful Accent 5" w:locked="1" w:uiPriority="52"/>
    <w:lsdException w:name="List Table 1 Light Accent 6" w:locked="1" w:uiPriority="46"/>
    <w:lsdException w:name="List Table 2 Accent 6" w:locked="1" w:uiPriority="47"/>
    <w:lsdException w:name="List Table 3 Accent 6" w:locked="1" w:uiPriority="48"/>
    <w:lsdException w:name="List Table 4 Accent 6" w:locked="1" w:uiPriority="49"/>
    <w:lsdException w:name="List Table 5 Dark Accent 6" w:locked="1" w:uiPriority="50"/>
    <w:lsdException w:name="List Table 6 Colorful Accent 6" w:locked="1" w:uiPriority="51"/>
    <w:lsdException w:name="List Table 7 Colorful Accent 6" w:locked="1" w:uiPriority="52"/>
  </w:latentStyles>
  <w:style w:type="paragraph" w:default="1" w:styleId="Normal">
    <w:name w:val="Normal"/>
    <w:qFormat/>
    <w:rsid w:val="007856C2"/>
    <w:pPr>
      <w:spacing w:before="240" w:after="120" w:line="36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AD0DE3"/>
    <w:pPr>
      <w:keepNext/>
      <w:keepLines/>
      <w:outlineLvl w:val="0"/>
    </w:pPr>
    <w:rPr>
      <w:rFonts w:eastAsia="Times New Roman"/>
      <w:color w:val="364B9B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0DE3"/>
    <w:pPr>
      <w:keepNext/>
      <w:keepLines/>
      <w:spacing w:before="200"/>
      <w:outlineLvl w:val="1"/>
    </w:pPr>
    <w:rPr>
      <w:rFonts w:eastAsia="Times New Roman"/>
      <w:color w:val="364B9B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733191"/>
    <w:pPr>
      <w:keepNext/>
      <w:keepLines/>
      <w:outlineLvl w:val="2"/>
    </w:pPr>
    <w:rPr>
      <w:rFonts w:eastAsia="Times New Roman"/>
      <w:color w:val="364B9B"/>
      <w:sz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33191"/>
    <w:pPr>
      <w:keepNext/>
      <w:keepLines/>
      <w:outlineLvl w:val="3"/>
    </w:pPr>
    <w:rPr>
      <w:rFonts w:eastAsia="Times New Roman"/>
      <w:iCs/>
      <w:color w:val="364B9B"/>
    </w:rPr>
  </w:style>
  <w:style w:type="paragraph" w:styleId="Ttulo5">
    <w:name w:val="heading 5"/>
    <w:basedOn w:val="Normal"/>
    <w:next w:val="Normal"/>
    <w:link w:val="Ttulo5Car"/>
    <w:uiPriority w:val="9"/>
    <w:unhideWhenUsed/>
    <w:rsid w:val="00733191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Ttulo6">
    <w:name w:val="heading 6"/>
    <w:aliases w:val="Subtítulo de títulos"/>
    <w:basedOn w:val="Normal"/>
    <w:next w:val="Normal"/>
    <w:link w:val="Ttulo6Car"/>
    <w:uiPriority w:val="9"/>
    <w:unhideWhenUsed/>
    <w:locked/>
    <w:rsid w:val="00733191"/>
    <w:pPr>
      <w:keepNext/>
      <w:keepLines/>
      <w:outlineLvl w:val="5"/>
    </w:pPr>
    <w:rPr>
      <w:rFonts w:eastAsia="Times New Roman"/>
      <w:b/>
      <w:color w:val="364B9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AD0DE3"/>
    <w:rPr>
      <w:rFonts w:ascii="Microsoft Sans Serif" w:eastAsia="Times New Roman" w:hAnsi="Microsoft Sans Serif" w:cs="Times New Roman"/>
      <w:color w:val="364B9B"/>
      <w:sz w:val="32"/>
      <w:szCs w:val="32"/>
    </w:rPr>
  </w:style>
  <w:style w:type="character" w:customStyle="1" w:styleId="Ttulo2Car">
    <w:name w:val="Título 2 Car"/>
    <w:link w:val="Ttulo2"/>
    <w:uiPriority w:val="9"/>
    <w:rsid w:val="00AD0DE3"/>
    <w:rPr>
      <w:rFonts w:ascii="Microsoft Sans Serif" w:eastAsia="Times New Roman" w:hAnsi="Microsoft Sans Serif" w:cs="Times New Roman"/>
      <w:color w:val="364B9B"/>
      <w:sz w:val="28"/>
      <w:szCs w:val="26"/>
    </w:rPr>
  </w:style>
  <w:style w:type="character" w:customStyle="1" w:styleId="Ttulo3Car">
    <w:name w:val="Título 3 Car"/>
    <w:link w:val="Ttulo3"/>
    <w:uiPriority w:val="9"/>
    <w:rsid w:val="00733191"/>
    <w:rPr>
      <w:rFonts w:ascii="Microsoft Sans Serif" w:eastAsia="Times New Roman" w:hAnsi="Microsoft Sans Serif" w:cs="Times New Roman"/>
      <w:color w:val="364B9B"/>
      <w:sz w:val="26"/>
      <w:szCs w:val="24"/>
    </w:rPr>
  </w:style>
  <w:style w:type="character" w:customStyle="1" w:styleId="Ttulo4Car">
    <w:name w:val="Título 4 Car"/>
    <w:link w:val="Ttulo4"/>
    <w:uiPriority w:val="9"/>
    <w:rsid w:val="00733191"/>
    <w:rPr>
      <w:rFonts w:ascii="Microsoft Sans Serif" w:eastAsia="Times New Roman" w:hAnsi="Microsoft Sans Serif" w:cs="Times New Roman"/>
      <w:iCs/>
      <w:color w:val="364B9B"/>
      <w:sz w:val="24"/>
    </w:rPr>
  </w:style>
  <w:style w:type="character" w:customStyle="1" w:styleId="Ttulo5Car">
    <w:name w:val="Título 5 Car"/>
    <w:link w:val="Ttulo5"/>
    <w:uiPriority w:val="9"/>
    <w:rsid w:val="00733191"/>
    <w:rPr>
      <w:rFonts w:ascii="Calibri Light" w:eastAsia="Times New Roman" w:hAnsi="Calibri Light" w:cs="Times New Roman"/>
      <w:color w:val="2E74B5"/>
      <w:sz w:val="24"/>
    </w:rPr>
  </w:style>
  <w:style w:type="character" w:customStyle="1" w:styleId="Ttulo6Car">
    <w:name w:val="Título 6 Car"/>
    <w:aliases w:val="Subtítulo de títulos Car"/>
    <w:link w:val="Ttulo6"/>
    <w:uiPriority w:val="9"/>
    <w:rsid w:val="00733191"/>
    <w:rPr>
      <w:rFonts w:ascii="Microsoft Sans Serif" w:eastAsia="Times New Roman" w:hAnsi="Microsoft Sans Serif" w:cs="Times New Roman"/>
      <w:b/>
      <w:color w:val="364B9B"/>
      <w:sz w:val="24"/>
    </w:rPr>
  </w:style>
  <w:style w:type="paragraph" w:styleId="Sinespaciado">
    <w:name w:val="No Spacing"/>
    <w:uiPriority w:val="1"/>
    <w:semiHidden/>
    <w:rsid w:val="00AD0DE3"/>
    <w:pPr>
      <w:spacing w:before="240" w:after="120" w:line="360" w:lineRule="auto"/>
    </w:pPr>
    <w:rPr>
      <w:sz w:val="24"/>
      <w:szCs w:val="22"/>
      <w:lang w:eastAsia="en-US"/>
    </w:rPr>
  </w:style>
  <w:style w:type="paragraph" w:styleId="Citadestacada">
    <w:name w:val="Intense Quote"/>
    <w:basedOn w:val="Normal"/>
    <w:next w:val="Normal"/>
    <w:link w:val="CitadestacadaCar"/>
    <w:uiPriority w:val="29"/>
    <w:qFormat/>
    <w:rsid w:val="00BB79A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Cs/>
      <w:color w:val="404040"/>
      <w:kern w:val="2"/>
      <w:szCs w:val="22"/>
      <w:lang w:val="es-ES" w:eastAsia="en-US"/>
    </w:rPr>
  </w:style>
  <w:style w:type="character" w:customStyle="1" w:styleId="CitadestacadaCar">
    <w:name w:val="Cita destacada Car"/>
    <w:link w:val="Citadestacada"/>
    <w:uiPriority w:val="29"/>
    <w:rsid w:val="00BB79A7"/>
    <w:rPr>
      <w:iCs/>
      <w:color w:val="404040"/>
      <w:kern w:val="2"/>
      <w:szCs w:val="22"/>
      <w:lang w:val="es-ES" w:eastAsia="en-US"/>
    </w:rPr>
  </w:style>
  <w:style w:type="paragraph" w:customStyle="1" w:styleId="TtuloPortada">
    <w:name w:val="Título Portada"/>
    <w:basedOn w:val="Normal"/>
    <w:next w:val="SubTtuloportada"/>
    <w:link w:val="TtuloPortadaCar"/>
    <w:qFormat/>
    <w:rsid w:val="00FA2A1E"/>
    <w:pPr>
      <w:spacing w:before="3120" w:after="480"/>
    </w:pPr>
    <w:rPr>
      <w:b/>
      <w:color w:val="364B9B"/>
      <w:sz w:val="56"/>
    </w:rPr>
  </w:style>
  <w:style w:type="paragraph" w:customStyle="1" w:styleId="SubTtuloportada">
    <w:name w:val="Sub Título portada"/>
    <w:basedOn w:val="Normal"/>
    <w:next w:val="Subtitulo2portada"/>
    <w:qFormat/>
    <w:locked/>
    <w:rsid w:val="004C009A"/>
    <w:pPr>
      <w:spacing w:before="960" w:after="360"/>
    </w:pPr>
    <w:rPr>
      <w:rFonts w:cs="Microsoft Sans Serif"/>
      <w:b/>
      <w:color w:val="364B9B"/>
      <w:kern w:val="2"/>
      <w:sz w:val="52"/>
      <w:szCs w:val="40"/>
      <w:lang w:val="es-MX"/>
    </w:rPr>
  </w:style>
  <w:style w:type="paragraph" w:customStyle="1" w:styleId="Subtitulo2portada">
    <w:name w:val="Subtitulo 2 portada"/>
    <w:basedOn w:val="SubTtuloportada"/>
    <w:qFormat/>
    <w:rsid w:val="00A70603"/>
    <w:pPr>
      <w:spacing w:after="1920"/>
    </w:pPr>
    <w:rPr>
      <w:sz w:val="48"/>
    </w:rPr>
  </w:style>
  <w:style w:type="paragraph" w:customStyle="1" w:styleId="SubttuloTtulo1">
    <w:name w:val="Subtítulo (Título 1)"/>
    <w:basedOn w:val="Ttulo1"/>
    <w:next w:val="Normal"/>
    <w:qFormat/>
    <w:rsid w:val="00A70603"/>
    <w:pPr>
      <w:spacing w:before="120" w:after="200"/>
      <w:ind w:left="709"/>
    </w:pPr>
    <w:rPr>
      <w:kern w:val="2"/>
      <w:sz w:val="28"/>
      <w:lang w:eastAsia="en-US"/>
    </w:rPr>
  </w:style>
  <w:style w:type="paragraph" w:styleId="Piedepgina">
    <w:name w:val="footer"/>
    <w:basedOn w:val="Normal"/>
    <w:link w:val="PiedepginaCar"/>
    <w:autoRedefine/>
    <w:uiPriority w:val="99"/>
    <w:unhideWhenUsed/>
    <w:qFormat/>
    <w:rsid w:val="004C009A"/>
    <w:pPr>
      <w:tabs>
        <w:tab w:val="left" w:pos="4252"/>
        <w:tab w:val="right" w:pos="8504"/>
      </w:tabs>
      <w:spacing w:line="240" w:lineRule="auto"/>
      <w:jc w:val="right"/>
    </w:pPr>
    <w:rPr>
      <w:color w:val="404040"/>
      <w:spacing w:val="60"/>
      <w:kern w:val="2"/>
      <w:sz w:val="18"/>
      <w:lang w:val="es-ES"/>
    </w:rPr>
  </w:style>
  <w:style w:type="character" w:customStyle="1" w:styleId="PiedepginaCar">
    <w:name w:val="Pie de página Car"/>
    <w:link w:val="Piedepgina"/>
    <w:uiPriority w:val="99"/>
    <w:rsid w:val="00A82A15"/>
    <w:rPr>
      <w:rFonts w:ascii="Microsoft Sans Serif" w:hAnsi="Microsoft Sans Serif"/>
      <w:color w:val="404040"/>
      <w:spacing w:val="60"/>
      <w:kern w:val="2"/>
      <w:sz w:val="18"/>
      <w:szCs w:val="22"/>
      <w:lang w:val="es-ES" w:eastAsia="en-US"/>
    </w:rPr>
  </w:style>
  <w:style w:type="paragraph" w:customStyle="1" w:styleId="Vietas">
    <w:name w:val="Viñetas"/>
    <w:basedOn w:val="Normal"/>
    <w:next w:val="Normal"/>
    <w:autoRedefine/>
    <w:qFormat/>
    <w:rsid w:val="00211686"/>
    <w:pPr>
      <w:numPr>
        <w:numId w:val="1"/>
      </w:numPr>
      <w:tabs>
        <w:tab w:val="num" w:pos="360"/>
      </w:tabs>
      <w:spacing w:before="120"/>
      <w:ind w:left="1134" w:hanging="567"/>
    </w:pPr>
    <w:rPr>
      <w:color w:val="404040"/>
      <w:kern w:val="2"/>
      <w:lang w:val="es-ES"/>
    </w:rPr>
  </w:style>
  <w:style w:type="paragraph" w:styleId="Encabezado">
    <w:name w:val="header"/>
    <w:basedOn w:val="Normal"/>
    <w:next w:val="Normal"/>
    <w:link w:val="EncabezadoCar"/>
    <w:uiPriority w:val="99"/>
    <w:semiHidden/>
    <w:rsid w:val="00A82A15"/>
    <w:pPr>
      <w:tabs>
        <w:tab w:val="center" w:pos="4252"/>
        <w:tab w:val="right" w:pos="8504"/>
      </w:tabs>
      <w:spacing w:before="0" w:after="0" w:line="240" w:lineRule="auto"/>
    </w:pPr>
    <w:rPr>
      <w:color w:val="404040"/>
      <w:kern w:val="2"/>
      <w:sz w:val="22"/>
    </w:rPr>
  </w:style>
  <w:style w:type="character" w:customStyle="1" w:styleId="EncabezadoCar">
    <w:name w:val="Encabezado Car"/>
    <w:link w:val="Encabezado"/>
    <w:uiPriority w:val="99"/>
    <w:semiHidden/>
    <w:rsid w:val="004C009A"/>
    <w:rPr>
      <w:rFonts w:ascii="Microsoft Sans Serif" w:hAnsi="Microsoft Sans Serif"/>
      <w:color w:val="404040"/>
      <w:kern w:val="2"/>
      <w:sz w:val="22"/>
      <w:szCs w:val="22"/>
      <w:lang w:eastAsia="en-US"/>
    </w:rPr>
  </w:style>
  <w:style w:type="paragraph" w:customStyle="1" w:styleId="Vietasnivel2">
    <w:name w:val="Viñetas nivel 2"/>
    <w:basedOn w:val="Vietas"/>
    <w:qFormat/>
    <w:rsid w:val="00A82A15"/>
    <w:pPr>
      <w:numPr>
        <w:numId w:val="3"/>
      </w:numPr>
      <w:tabs>
        <w:tab w:val="num" w:pos="360"/>
      </w:tabs>
      <w:ind w:left="1356" w:hanging="284"/>
    </w:pPr>
  </w:style>
  <w:style w:type="paragraph" w:customStyle="1" w:styleId="ListanumeradaNivel2">
    <w:name w:val="Lista numerada Nivel 2"/>
    <w:basedOn w:val="Normal"/>
    <w:uiPriority w:val="1"/>
    <w:qFormat/>
    <w:rsid w:val="008F1E78"/>
    <w:pPr>
      <w:numPr>
        <w:numId w:val="4"/>
      </w:numPr>
      <w:spacing w:before="120"/>
      <w:ind w:hanging="357"/>
      <w:contextualSpacing/>
    </w:pPr>
    <w:rPr>
      <w:color w:val="404040"/>
      <w:kern w:val="2"/>
      <w:lang w:val="en-US"/>
    </w:rPr>
  </w:style>
  <w:style w:type="paragraph" w:customStyle="1" w:styleId="ListanumeradaNivel3">
    <w:name w:val="Lista numerada Nivel 3"/>
    <w:basedOn w:val="ListanumeradaNivel2"/>
    <w:uiPriority w:val="1"/>
    <w:rsid w:val="00A82A15"/>
    <w:pPr>
      <w:numPr>
        <w:numId w:val="5"/>
      </w:numPr>
      <w:tabs>
        <w:tab w:val="num" w:pos="360"/>
      </w:tabs>
      <w:ind w:left="1429"/>
    </w:pPr>
  </w:style>
  <w:style w:type="paragraph" w:customStyle="1" w:styleId="Vietasnivel3">
    <w:name w:val="Viñetas nivel 3"/>
    <w:basedOn w:val="Vietasnivel2"/>
    <w:qFormat/>
    <w:rsid w:val="00A82A15"/>
    <w:pPr>
      <w:numPr>
        <w:numId w:val="6"/>
      </w:numPr>
      <w:tabs>
        <w:tab w:val="num" w:pos="360"/>
      </w:tabs>
      <w:ind w:left="1429"/>
    </w:pPr>
  </w:style>
  <w:style w:type="character" w:styleId="Textoennegrita">
    <w:name w:val="Strong"/>
    <w:uiPriority w:val="22"/>
    <w:qFormat/>
    <w:rsid w:val="00A82A15"/>
    <w:rPr>
      <w:rFonts w:ascii="Microsoft Sans Serif" w:hAnsi="Microsoft Sans Serif"/>
      <w:b/>
      <w:bCs/>
      <w:color w:val="404040"/>
      <w:sz w:val="24"/>
    </w:rPr>
  </w:style>
  <w:style w:type="paragraph" w:styleId="Descripcin">
    <w:name w:val="caption"/>
    <w:aliases w:val="Título de Tabla"/>
    <w:basedOn w:val="Normal"/>
    <w:next w:val="Normal"/>
    <w:uiPriority w:val="35"/>
    <w:semiHidden/>
    <w:qFormat/>
    <w:rsid w:val="004C009A"/>
    <w:pPr>
      <w:spacing w:after="200" w:line="240" w:lineRule="auto"/>
    </w:pPr>
    <w:rPr>
      <w:iCs/>
      <w:color w:val="364B9B"/>
      <w:kern w:val="2"/>
      <w:szCs w:val="18"/>
      <w:lang w:val="es-ES"/>
    </w:rPr>
  </w:style>
  <w:style w:type="character" w:styleId="Hipervnculo">
    <w:name w:val="Hyperlink"/>
    <w:uiPriority w:val="99"/>
    <w:qFormat/>
    <w:rsid w:val="00A82A15"/>
    <w:rPr>
      <w:color w:val="364B9B"/>
      <w:u w:val="single"/>
    </w:rPr>
  </w:style>
  <w:style w:type="table" w:styleId="Tabladecuadrcula4-nfasis1">
    <w:name w:val="Grid Table 4 Accent 1"/>
    <w:basedOn w:val="Tablanormal"/>
    <w:uiPriority w:val="49"/>
    <w:locked/>
    <w:rsid w:val="00A82A15"/>
    <w:rPr>
      <w:color w:val="404040"/>
      <w:sz w:val="24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cPr>
      <w:shd w:val="clear" w:color="auto" w:fill="auto"/>
    </w:tcPr>
    <w:tblStylePr w:type="firstRow">
      <w:rPr>
        <w:rFonts w:ascii="Segoe UI" w:hAnsi="Segoe UI"/>
        <w:b w:val="0"/>
        <w:bCs/>
        <w:i w:val="0"/>
        <w:color w:val="404040"/>
        <w:sz w:val="24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abezalTabla">
    <w:name w:val="Cabezal Tabla"/>
    <w:basedOn w:val="Normal"/>
    <w:next w:val="Normal"/>
    <w:link w:val="CabezalTablaCar"/>
    <w:uiPriority w:val="1"/>
    <w:qFormat/>
    <w:rsid w:val="004C009A"/>
    <w:rPr>
      <w:b/>
      <w:bCs/>
      <w:color w:val="F2F2F2"/>
      <w:kern w:val="2"/>
      <w:lang w:val="es-ES"/>
    </w:rPr>
  </w:style>
  <w:style w:type="character" w:customStyle="1" w:styleId="CabezalTablaCar">
    <w:name w:val="Cabezal Tabla Car"/>
    <w:link w:val="CabezalTabla"/>
    <w:uiPriority w:val="1"/>
    <w:rsid w:val="004C009A"/>
    <w:rPr>
      <w:rFonts w:ascii="Microsoft Sans Serif" w:hAnsi="Microsoft Sans Serif"/>
      <w:b/>
      <w:bCs/>
      <w:color w:val="F2F2F2"/>
      <w:kern w:val="2"/>
      <w:sz w:val="24"/>
      <w:szCs w:val="22"/>
      <w:lang w:val="es-ES" w:eastAsia="en-US"/>
    </w:rPr>
  </w:style>
  <w:style w:type="paragraph" w:customStyle="1" w:styleId="Tabla-texto">
    <w:name w:val="Tabla - texto"/>
    <w:basedOn w:val="CabezalTabla"/>
    <w:link w:val="Tabla-textoCar"/>
    <w:rsid w:val="00A82A15"/>
    <w:pPr>
      <w:spacing w:after="240"/>
    </w:pPr>
    <w:rPr>
      <w:b w:val="0"/>
      <w:bCs w:val="0"/>
      <w:color w:val="404040"/>
    </w:rPr>
  </w:style>
  <w:style w:type="character" w:customStyle="1" w:styleId="Tabla-textoCar">
    <w:name w:val="Tabla - texto Car"/>
    <w:link w:val="Tabla-texto"/>
    <w:rsid w:val="00A82A15"/>
    <w:rPr>
      <w:rFonts w:ascii="Microsoft Sans Serif" w:hAnsi="Microsoft Sans Serif"/>
      <w:color w:val="404040"/>
      <w:kern w:val="2"/>
      <w:sz w:val="24"/>
      <w:szCs w:val="22"/>
      <w:lang w:val="es-ES" w:eastAsia="en-US"/>
    </w:rPr>
  </w:style>
  <w:style w:type="character" w:customStyle="1" w:styleId="TtuloPortadaCar">
    <w:name w:val="Título Portada Car"/>
    <w:link w:val="TtuloPortada"/>
    <w:rsid w:val="00FA2A1E"/>
    <w:rPr>
      <w:b/>
      <w:color w:val="364B9B"/>
      <w:sz w:val="56"/>
      <w:szCs w:val="24"/>
    </w:rPr>
  </w:style>
  <w:style w:type="paragraph" w:customStyle="1" w:styleId="SubttuloTtulo2">
    <w:name w:val="Subtítulo (Título 2)"/>
    <w:basedOn w:val="Ttulo2"/>
    <w:rsid w:val="00A70603"/>
    <w:pPr>
      <w:spacing w:after="240"/>
      <w:ind w:left="708"/>
    </w:pPr>
    <w:rPr>
      <w:sz w:val="26"/>
      <w:lang w:eastAsia="en-US"/>
    </w:rPr>
  </w:style>
  <w:style w:type="paragraph" w:customStyle="1" w:styleId="Textogeneral">
    <w:name w:val="Texto general"/>
    <w:link w:val="TextogeneralCar"/>
    <w:qFormat/>
    <w:rsid w:val="00A70603"/>
    <w:pPr>
      <w:spacing w:before="240" w:after="120" w:line="360" w:lineRule="auto"/>
    </w:pPr>
    <w:rPr>
      <w:color w:val="404040"/>
      <w:kern w:val="2"/>
      <w:sz w:val="24"/>
      <w:szCs w:val="22"/>
      <w:lang w:val="es-ES" w:eastAsia="en-US"/>
    </w:rPr>
  </w:style>
  <w:style w:type="character" w:customStyle="1" w:styleId="TextogeneralCar">
    <w:name w:val="Texto general Car"/>
    <w:link w:val="Textogeneral"/>
    <w:rsid w:val="00A70603"/>
    <w:rPr>
      <w:color w:val="404040"/>
      <w:kern w:val="2"/>
      <w:sz w:val="24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F1E7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1E78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Fuentedeprrafopredeter"/>
    <w:rsid w:val="00155259"/>
  </w:style>
  <w:style w:type="paragraph" w:styleId="Prrafodelista">
    <w:name w:val="List Paragraph"/>
    <w:basedOn w:val="Normal"/>
    <w:uiPriority w:val="34"/>
    <w:semiHidden/>
    <w:qFormat/>
    <w:rsid w:val="0015525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7B58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B584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B5841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58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5841"/>
    <w:rPr>
      <w:b/>
      <w:bCs/>
    </w:rPr>
  </w:style>
  <w:style w:type="character" w:styleId="Hipervnculovisitado">
    <w:name w:val="FollowedHyperlink"/>
    <w:basedOn w:val="Fuentedeprrafopredeter"/>
    <w:uiPriority w:val="99"/>
    <w:semiHidden/>
    <w:unhideWhenUsed/>
    <w:rsid w:val="00EF489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ub.uy/agencia-gobierno-electronico-sociedad-informacion-conocimiento/comunicacion/publicaciones/preguntas-frecuentes-id-uruguay/preguntas-frecuentes-id-uruguay/m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da.castelluccio.AGESIC\Desktop\Mato,%20Carl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Mato, Carla</Template>
  <TotalTime>10</TotalTime>
  <Pages>5</Pages>
  <Words>670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Links>
    <vt:vector size="12" baseType="variant">
      <vt:variant>
        <vt:i4>3276833</vt:i4>
      </vt:variant>
      <vt:variant>
        <vt:i4>3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Adda Castelluccio</dc:creator>
  <cp:keywords/>
  <dc:description/>
  <cp:lastModifiedBy>Valeria Colombo</cp:lastModifiedBy>
  <cp:revision>7</cp:revision>
  <cp:lastPrinted>2024-07-29T12:48:00Z</cp:lastPrinted>
  <dcterms:created xsi:type="dcterms:W3CDTF">2024-10-22T18:50:00Z</dcterms:created>
  <dcterms:modified xsi:type="dcterms:W3CDTF">2025-04-07T20:16:00Z</dcterms:modified>
</cp:coreProperties>
</file>